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41F87261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659B" w:rsidRPr="0071659B">
        <w:rPr>
          <w:b/>
          <w:i/>
          <w:noProof/>
          <w:sz w:val="28"/>
        </w:rPr>
        <w:t>R5-241361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410371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410371" w:rsidRDefault="0071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410371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t>Splitting the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6870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165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A5679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F5DE1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will be updated based on the outcome of the discussion.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659B">
              <w:rPr>
                <w:noProof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="0071659B">
              <w:rPr>
                <w:noProof/>
              </w:rPr>
              <w:t>0400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ECD11C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>, applicability update in CR R5-24</w:t>
            </w:r>
            <w:r>
              <w:rPr>
                <w:noProof/>
              </w:rPr>
              <w:t>1362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2450BE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F535C" w14:textId="77777777" w:rsidR="00187DC9" w:rsidRDefault="00187DC9">
      <w:r>
        <w:separator/>
      </w:r>
    </w:p>
  </w:endnote>
  <w:endnote w:type="continuationSeparator" w:id="0">
    <w:p w14:paraId="6D4590C8" w14:textId="77777777" w:rsidR="00187DC9" w:rsidRDefault="0018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9EAB1" w14:textId="77777777" w:rsidR="00187DC9" w:rsidRDefault="00187DC9">
      <w:r>
        <w:separator/>
      </w:r>
    </w:p>
  </w:footnote>
  <w:footnote w:type="continuationSeparator" w:id="0">
    <w:p w14:paraId="08EF1F9C" w14:textId="77777777" w:rsidR="00187DC9" w:rsidRDefault="00187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87DC9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1659B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3642"/>
    <w:rsid w:val="009777D9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54C57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45916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1BED8-862E-462B-8905-0F8A8B20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35</cp:revision>
  <cp:lastPrinted>1899-12-31T23:00:00Z</cp:lastPrinted>
  <dcterms:created xsi:type="dcterms:W3CDTF">2020-02-03T08:32:00Z</dcterms:created>
  <dcterms:modified xsi:type="dcterms:W3CDTF">2024-02-17T08:56:00Z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